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C7FB3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MARKWYKE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fl.1467)</w:t>
      </w:r>
    </w:p>
    <w:p w14:paraId="490BC813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Clerk.</w:t>
      </w:r>
    </w:p>
    <w:p w14:paraId="640756C5" w14:textId="77777777" w:rsidR="00555B28" w:rsidRDefault="00555B28" w:rsidP="00555B28">
      <w:pPr>
        <w:pStyle w:val="NoSpacing"/>
        <w:rPr>
          <w:rFonts w:cs="Times New Roman"/>
          <w:szCs w:val="24"/>
        </w:rPr>
      </w:pPr>
    </w:p>
    <w:p w14:paraId="0898A38E" w14:textId="77777777" w:rsidR="00555B28" w:rsidRDefault="00555B28" w:rsidP="00555B28">
      <w:pPr>
        <w:pStyle w:val="NoSpacing"/>
        <w:rPr>
          <w:rFonts w:cs="Times New Roman"/>
          <w:szCs w:val="24"/>
        </w:rPr>
      </w:pPr>
    </w:p>
    <w:p w14:paraId="62C725D9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3 Jul.</w:t>
      </w:r>
      <w:r>
        <w:rPr>
          <w:rFonts w:cs="Times New Roman"/>
          <w:szCs w:val="24"/>
        </w:rPr>
        <w:tab/>
        <w:t>1467</w:t>
      </w:r>
      <w:r>
        <w:rPr>
          <w:rFonts w:cs="Times New Roman"/>
          <w:szCs w:val="24"/>
        </w:rPr>
        <w:tab/>
        <w:t xml:space="preserve">James Baskerville of </w:t>
      </w:r>
      <w:proofErr w:type="spellStart"/>
      <w:r>
        <w:rPr>
          <w:rFonts w:cs="Times New Roman"/>
          <w:szCs w:val="24"/>
        </w:rPr>
        <w:t>Staundon</w:t>
      </w:r>
      <w:proofErr w:type="spellEnd"/>
      <w:r>
        <w:rPr>
          <w:rFonts w:cs="Times New Roman"/>
          <w:szCs w:val="24"/>
        </w:rPr>
        <w:t xml:space="preserve">, Herefordshire(q.v.), was pardoned </w:t>
      </w:r>
      <w:proofErr w:type="gramStart"/>
      <w:r>
        <w:rPr>
          <w:rFonts w:cs="Times New Roman"/>
          <w:szCs w:val="24"/>
        </w:rPr>
        <w:t>for</w:t>
      </w:r>
      <w:proofErr w:type="gramEnd"/>
      <w:r>
        <w:rPr>
          <w:rFonts w:cs="Times New Roman"/>
          <w:szCs w:val="24"/>
        </w:rPr>
        <w:t xml:space="preserve"> </w:t>
      </w:r>
    </w:p>
    <w:p w14:paraId="0D03D691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not appearing to answer him and the other executors of Richard </w:t>
      </w:r>
      <w:proofErr w:type="spellStart"/>
      <w:r>
        <w:rPr>
          <w:rFonts w:cs="Times New Roman"/>
          <w:szCs w:val="24"/>
        </w:rPr>
        <w:t>Nordon</w:t>
      </w:r>
      <w:proofErr w:type="spellEnd"/>
    </w:p>
    <w:p w14:paraId="674B3F42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of London, tailor(q.v.), touching a plea that he </w:t>
      </w:r>
      <w:proofErr w:type="gramStart"/>
      <w:r>
        <w:rPr>
          <w:rFonts w:cs="Times New Roman"/>
          <w:szCs w:val="24"/>
        </w:rPr>
        <w:t>render</w:t>
      </w:r>
      <w:proofErr w:type="gramEnd"/>
      <w:r>
        <w:rPr>
          <w:rFonts w:cs="Times New Roman"/>
          <w:szCs w:val="24"/>
        </w:rPr>
        <w:t xml:space="preserve"> them 40s.</w:t>
      </w:r>
    </w:p>
    <w:p w14:paraId="4CC6A4DC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1467-77 pp.3-4)</w:t>
      </w:r>
    </w:p>
    <w:p w14:paraId="7BAF7C9C" w14:textId="77777777" w:rsidR="00555B28" w:rsidRDefault="00555B28" w:rsidP="00555B28">
      <w:pPr>
        <w:pStyle w:val="NoSpacing"/>
        <w:rPr>
          <w:rFonts w:cs="Times New Roman"/>
          <w:szCs w:val="24"/>
        </w:rPr>
      </w:pPr>
    </w:p>
    <w:p w14:paraId="164C7412" w14:textId="77777777" w:rsidR="00555B28" w:rsidRDefault="00555B28" w:rsidP="00555B28">
      <w:pPr>
        <w:pStyle w:val="NoSpacing"/>
        <w:rPr>
          <w:rFonts w:cs="Times New Roman"/>
          <w:szCs w:val="24"/>
        </w:rPr>
      </w:pPr>
    </w:p>
    <w:p w14:paraId="0E0D92B6" w14:textId="77777777" w:rsidR="00555B28" w:rsidRDefault="00555B28" w:rsidP="00555B2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July 2023</w:t>
      </w:r>
    </w:p>
    <w:p w14:paraId="504696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500804" w14:textId="77777777" w:rsidR="00555B28" w:rsidRDefault="00555B28" w:rsidP="009139A6">
      <w:r>
        <w:separator/>
      </w:r>
    </w:p>
  </w:endnote>
  <w:endnote w:type="continuationSeparator" w:id="0">
    <w:p w14:paraId="2E3A5F67" w14:textId="77777777" w:rsidR="00555B28" w:rsidRDefault="00555B2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7E8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6CC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967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66D6F" w14:textId="77777777" w:rsidR="00555B28" w:rsidRDefault="00555B28" w:rsidP="009139A6">
      <w:r>
        <w:separator/>
      </w:r>
    </w:p>
  </w:footnote>
  <w:footnote w:type="continuationSeparator" w:id="0">
    <w:p w14:paraId="3DA4F0AF" w14:textId="77777777" w:rsidR="00555B28" w:rsidRDefault="00555B2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0A81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CE3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64C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B28"/>
    <w:rsid w:val="000666E0"/>
    <w:rsid w:val="002510B7"/>
    <w:rsid w:val="00555B28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E2439A"/>
  <w15:chartTrackingRefBased/>
  <w15:docId w15:val="{39F19EA4-82D3-49E3-9679-6B326793E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2023-07-14T19:55:00Z</dcterms:created>
  <dcterms:modified xsi:type="dcterms:W3CDTF">2023-07-14T19:55:00Z</dcterms:modified>
</cp:coreProperties>
</file>